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042" w:rsidRDefault="00651860" w:rsidP="00931042">
      <w:pPr>
        <w:pStyle w:val="EducationNormal"/>
        <w:numPr>
          <w:ilvl w:val="0"/>
          <w:numId w:val="23"/>
        </w:numPr>
      </w:pPr>
      <w:bookmarkStart w:id="0" w:name="_Hlk112750370"/>
      <w:r w:rsidRPr="00931042">
        <w:t xml:space="preserve">Augustine Washington and Mary Ball was Married the 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Sixth of March 1730</w:t>
      </w:r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931042" w:rsidRDefault="00651860" w:rsidP="00931042">
      <w:pPr>
        <w:pStyle w:val="EducationNormal"/>
        <w:numPr>
          <w:ilvl w:val="0"/>
          <w:numId w:val="23"/>
        </w:numPr>
      </w:pPr>
      <w:bookmarkStart w:id="1" w:name="_Hlk112750407"/>
      <w:bookmarkEnd w:id="0"/>
      <w:r w:rsidRPr="00931042">
        <w:t xml:space="preserve">George Washington, Son to Augustine of Mary his Wife was Born </w:t>
      </w:r>
    </w:p>
    <w:p w:rsidR="00931042" w:rsidRDefault="00651860" w:rsidP="00931042">
      <w:pPr>
        <w:pStyle w:val="EducationNormal"/>
        <w:numPr>
          <w:ilvl w:val="0"/>
          <w:numId w:val="23"/>
        </w:numPr>
      </w:pPr>
      <w:r w:rsidRPr="00931042">
        <w:t xml:space="preserve">on the 11th Day of February 1734 </w:t>
      </w:r>
      <w:bookmarkEnd w:id="1"/>
      <w:r w:rsidRPr="00931042">
        <w:t xml:space="preserve">about 10 in the Morning &amp; was Baptized the 5th of April </w:t>
      </w:r>
    </w:p>
    <w:p w:rsidR="00931042" w:rsidRDefault="00651860" w:rsidP="00931042">
      <w:pPr>
        <w:pStyle w:val="EducationNormal"/>
        <w:numPr>
          <w:ilvl w:val="0"/>
          <w:numId w:val="23"/>
        </w:numPr>
      </w:pPr>
      <w:r w:rsidRPr="00931042">
        <w:t xml:space="preserve">following Mr. Beverly Whiting and Captain Christopher Brookes godfathers and 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Mrs. Mildred Gregory Godmothers.</w:t>
      </w:r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931042" w:rsidRDefault="00651860" w:rsidP="00931042">
      <w:pPr>
        <w:pStyle w:val="EducationNormal"/>
        <w:numPr>
          <w:ilvl w:val="0"/>
          <w:numId w:val="23"/>
        </w:numPr>
      </w:pPr>
      <w:r w:rsidRPr="00931042">
        <w:t xml:space="preserve">Betty Washington was Born the 20th of June 1733 about 6 in the Morning. 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Departed this life the 31 of March 1797 at 4 o’clock</w:t>
      </w:r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651860" w:rsidRPr="00931042" w:rsidRDefault="00651860" w:rsidP="00931042">
      <w:pPr>
        <w:pStyle w:val="EducationNormal"/>
        <w:numPr>
          <w:ilvl w:val="0"/>
          <w:numId w:val="23"/>
        </w:numPr>
      </w:pPr>
      <w:r w:rsidRPr="00931042">
        <w:t>Samuel Washington was Born on 16 of November 1734 about 6 in the Morning.</w:t>
      </w:r>
    </w:p>
    <w:p w:rsidR="00931042" w:rsidRDefault="00931042" w:rsidP="00931042">
      <w:pPr>
        <w:pStyle w:val="EducationNormal"/>
        <w:numPr>
          <w:ilvl w:val="0"/>
          <w:numId w:val="23"/>
        </w:numPr>
      </w:pPr>
    </w:p>
    <w:p w:rsidR="00931042" w:rsidRDefault="00651860" w:rsidP="00931042">
      <w:pPr>
        <w:pStyle w:val="EducationNormal"/>
        <w:numPr>
          <w:ilvl w:val="0"/>
          <w:numId w:val="23"/>
        </w:numPr>
      </w:pPr>
      <w:r w:rsidRPr="00931042">
        <w:t>Jane Washington, Daughter of Augustine and Jane Washington,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Departed this life January 17th 1734.</w:t>
      </w:r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931042" w:rsidRDefault="00651860" w:rsidP="00931042">
      <w:pPr>
        <w:pStyle w:val="EducationNormal"/>
        <w:numPr>
          <w:ilvl w:val="0"/>
          <w:numId w:val="23"/>
        </w:numPr>
      </w:pPr>
      <w:r w:rsidRPr="00931042">
        <w:t xml:space="preserve">John Augustine Washington was Born on 13th of January about 2 in the Morning 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1735</w:t>
      </w:r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931042" w:rsidRDefault="00651860" w:rsidP="00931042">
      <w:pPr>
        <w:pStyle w:val="EducationNormal"/>
        <w:numPr>
          <w:ilvl w:val="0"/>
          <w:numId w:val="23"/>
        </w:numPr>
      </w:pPr>
      <w:r w:rsidRPr="00931042">
        <w:t xml:space="preserve">Charles Washington was Born of 1st Day of May about 3 in the Morning 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1730</w:t>
      </w:r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651860" w:rsidRPr="00931042" w:rsidRDefault="00651860" w:rsidP="00931042">
      <w:pPr>
        <w:pStyle w:val="EducationNormal"/>
        <w:numPr>
          <w:ilvl w:val="0"/>
          <w:numId w:val="23"/>
        </w:numPr>
      </w:pPr>
      <w:r w:rsidRPr="00931042">
        <w:t>Mildred Washington was Born on 21st of June 1739 about 9 at night</w:t>
      </w:r>
    </w:p>
    <w:p w:rsidR="0002581E" w:rsidRDefault="00651860" w:rsidP="00931042">
      <w:pPr>
        <w:pStyle w:val="EducationNormal"/>
        <w:numPr>
          <w:ilvl w:val="0"/>
          <w:numId w:val="23"/>
        </w:numPr>
      </w:pPr>
      <w:r w:rsidRPr="00931042">
        <w:t xml:space="preserve">Mildred Washington [same as above] Departed this Life October 23rd 1740 being Thursday </w:t>
      </w:r>
    </w:p>
    <w:p w:rsidR="00651860" w:rsidRDefault="00651860" w:rsidP="00931042">
      <w:pPr>
        <w:pStyle w:val="EducationNormal"/>
        <w:numPr>
          <w:ilvl w:val="0"/>
          <w:numId w:val="23"/>
        </w:numPr>
      </w:pPr>
      <w:r w:rsidRPr="00931042">
        <w:t>about 12 o’clock at noon aged 1 Year 4 Months</w:t>
      </w:r>
      <w:bookmarkStart w:id="2" w:name="_GoBack"/>
      <w:bookmarkEnd w:id="2"/>
    </w:p>
    <w:p w:rsidR="00931042" w:rsidRPr="00931042" w:rsidRDefault="00931042" w:rsidP="00931042">
      <w:pPr>
        <w:pStyle w:val="EducationNormal"/>
        <w:numPr>
          <w:ilvl w:val="0"/>
          <w:numId w:val="23"/>
        </w:numPr>
      </w:pPr>
    </w:p>
    <w:p w:rsidR="00304531" w:rsidRDefault="00651860" w:rsidP="00931042">
      <w:pPr>
        <w:pStyle w:val="EducationNormal"/>
        <w:numPr>
          <w:ilvl w:val="0"/>
          <w:numId w:val="23"/>
        </w:numPr>
      </w:pPr>
      <w:r w:rsidRPr="00931042">
        <w:t>Augustine Washington Departed this Life of 12th Day of April 1743. Aged 49 Years</w:t>
      </w:r>
      <w:r w:rsidR="00931042">
        <w:t xml:space="preserve"> -</w:t>
      </w:r>
    </w:p>
    <w:sectPr w:rsidR="00304531" w:rsidSect="009C47E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2340" w:right="1350" w:bottom="1440" w:left="18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E0F" w:rsidRDefault="00AC4E0F" w:rsidP="003D5E14">
      <w:r>
        <w:separator/>
      </w:r>
    </w:p>
  </w:endnote>
  <w:endnote w:type="continuationSeparator" w:id="0">
    <w:p w:rsidR="00AC4E0F" w:rsidRDefault="00AC4E0F" w:rsidP="003D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</w:p>
  <w:p w:rsidR="009F65C3" w:rsidRDefault="009F65C3">
    <w:pPr>
      <w:pStyle w:val="EducationNormal"/>
      <w:spacing w:after="0" w:line="276" w:lineRule="auto"/>
    </w:pPr>
    <w:r>
      <w:rPr>
        <w:sz w:val="18"/>
        <w:szCs w:val="18"/>
      </w:rPr>
      <w:t>George Washington Teacher Institute | mountvernon.org/teachers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</w:pPr>
  </w:p>
  <w:p w:rsidR="009C47EC" w:rsidRDefault="009F65C3" w:rsidP="0081034C">
    <w:pPr>
      <w:pStyle w:val="Footer"/>
    </w:pPr>
    <w:r>
      <w:t>George Washington Teacher Instit</w:t>
    </w:r>
    <w:r w:rsidR="009C47EC">
      <w:t>ute | mountvernon.org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E0F" w:rsidRDefault="00AC4E0F" w:rsidP="003D5E14">
      <w:r>
        <w:separator/>
      </w:r>
    </w:p>
  </w:footnote>
  <w:footnote w:type="continuationSeparator" w:id="0">
    <w:p w:rsidR="00AC4E0F" w:rsidRDefault="00AC4E0F" w:rsidP="003D5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0" w:line="276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5C3" w:rsidRDefault="009F65C3">
    <w:pPr>
      <w:pStyle w:val="EducationNormal"/>
      <w:spacing w:after="60" w:line="276" w:lineRule="auto"/>
    </w:pPr>
  </w:p>
  <w:p w:rsidR="009F65C3" w:rsidRDefault="009F65C3">
    <w:pPr>
      <w:pStyle w:val="EducationNormal"/>
      <w:spacing w:after="60" w:line="276" w:lineRule="auto"/>
    </w:pPr>
  </w:p>
  <w:p w:rsidR="009F65C3" w:rsidRDefault="009F65C3">
    <w:pPr>
      <w:pStyle w:val="EducationNormal"/>
      <w:spacing w:after="60" w:line="276" w:lineRule="auto"/>
    </w:pPr>
  </w:p>
  <w:p w:rsidR="009F65C3" w:rsidRDefault="00960928" w:rsidP="009C47EC">
    <w:pPr>
      <w:pStyle w:val="EducationSubtitle1"/>
    </w:pPr>
    <w:bookmarkStart w:id="3" w:name="_3qiajk6qottf" w:colFirst="0" w:colLast="0"/>
    <w:bookmarkStart w:id="4" w:name="_iu7255bya9dl" w:colFirst="0" w:colLast="0"/>
    <w:bookmarkEnd w:id="3"/>
    <w:bookmarkEnd w:id="4"/>
    <w:r>
      <w:t>PRIMARY SOURCE</w:t>
    </w:r>
  </w:p>
  <w:p w:rsidR="00931042" w:rsidRPr="00931042" w:rsidRDefault="00931042" w:rsidP="00931042">
    <w:pPr>
      <w:pStyle w:val="EducationNormal"/>
      <w:rPr>
        <w:sz w:val="18"/>
        <w:szCs w:val="18"/>
      </w:rPr>
    </w:pPr>
    <w:r w:rsidRPr="00931042">
      <w:rPr>
        <w:sz w:val="18"/>
        <w:szCs w:val="18"/>
      </w:rPr>
      <w:t>WASHINGTON FAMILY BIBLE</w:t>
    </w:r>
  </w:p>
  <w:p w:rsidR="009C47EC" w:rsidRPr="009C47EC" w:rsidRDefault="00AC4E0F" w:rsidP="009C47EC">
    <w:pPr>
      <w:pStyle w:val="Subtitle"/>
    </w:pPr>
    <w:bookmarkStart w:id="5" w:name="_nzide3ag6akj" w:colFirst="0" w:colLast="0"/>
    <w:bookmarkEnd w:id="5"/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91D"/>
    <w:multiLevelType w:val="multilevel"/>
    <w:tmpl w:val="6B589338"/>
    <w:lvl w:ilvl="0">
      <w:start w:val="1"/>
      <w:numFmt w:val="bullet"/>
      <w:pStyle w:val="EducationBulletLis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B8F2CA4"/>
    <w:multiLevelType w:val="multilevel"/>
    <w:tmpl w:val="8226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DB2E7A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345"/>
    <w:multiLevelType w:val="hybridMultilevel"/>
    <w:tmpl w:val="4E14CD9E"/>
    <w:lvl w:ilvl="0" w:tplc="EDC2DD96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C142C"/>
    <w:multiLevelType w:val="hybridMultilevel"/>
    <w:tmpl w:val="7438E156"/>
    <w:lvl w:ilvl="0" w:tplc="04E628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C6652"/>
    <w:multiLevelType w:val="hybridMultilevel"/>
    <w:tmpl w:val="52587F58"/>
    <w:lvl w:ilvl="0" w:tplc="19620E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A2190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B36F3"/>
    <w:multiLevelType w:val="hybridMultilevel"/>
    <w:tmpl w:val="19620E44"/>
    <w:lvl w:ilvl="0" w:tplc="634279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 w:tplc="0172B886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83EA16C0" w:tentative="1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 w:tplc="4CFCD13A" w:tentative="1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722A420" w:tentative="1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F086D598" w:tentative="1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 w:tplc="DEFE5F5E" w:tentative="1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2634F3F6" w:tentative="1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DD22EECC" w:tentative="1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8" w15:restartNumberingAfterBreak="0">
    <w:nsid w:val="2E006B01"/>
    <w:multiLevelType w:val="hybridMultilevel"/>
    <w:tmpl w:val="F6DCD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45C0D"/>
    <w:multiLevelType w:val="multilevel"/>
    <w:tmpl w:val="D38C38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251B4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1" w15:restartNumberingAfterBreak="0">
    <w:nsid w:val="3E1744FD"/>
    <w:multiLevelType w:val="multilevel"/>
    <w:tmpl w:val="9D788A70"/>
    <w:lvl w:ilvl="0">
      <w:start w:val="1"/>
      <w:numFmt w:val="bullet"/>
      <w:lvlText w:val="·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 w15:restartNumberingAfterBreak="0">
    <w:nsid w:val="42F02C23"/>
    <w:multiLevelType w:val="hybridMultilevel"/>
    <w:tmpl w:val="CCFC92E2"/>
    <w:lvl w:ilvl="0" w:tplc="549C6AD2">
      <w:start w:val="1"/>
      <w:numFmt w:val="decimal"/>
      <w:lvlText w:val="%1"/>
      <w:lvlJc w:val="righ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115D5"/>
    <w:multiLevelType w:val="multilevel"/>
    <w:tmpl w:val="CBA29316"/>
    <w:styleLink w:val="PrimarySourceNumbering"/>
    <w:lvl w:ilvl="0">
      <w:start w:val="1"/>
      <w:numFmt w:val="decimal"/>
      <w:lvlText w:val="%1"/>
      <w:lvlJc w:val="right"/>
      <w:pPr>
        <w:tabs>
          <w:tab w:val="num" w:pos="432"/>
        </w:tabs>
        <w:ind w:left="432" w:hanging="144"/>
      </w:pPr>
      <w:rPr>
        <w:rFonts w:ascii="Times New Roman" w:hAnsi="Times New Roman"/>
        <w:b w:val="0"/>
        <w:bCs w:val="0"/>
        <w:i w:val="0"/>
        <w:iCs w:val="0"/>
        <w:color w:val="00000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356AF"/>
    <w:multiLevelType w:val="hybridMultilevel"/>
    <w:tmpl w:val="7396C122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5" w15:restartNumberingAfterBreak="0">
    <w:nsid w:val="4FAB1848"/>
    <w:multiLevelType w:val="multilevel"/>
    <w:tmpl w:val="7472DB68"/>
    <w:numStyleLink w:val="EducationNumberedList"/>
  </w:abstractNum>
  <w:abstractNum w:abstractNumId="16" w15:restartNumberingAfterBreak="0">
    <w:nsid w:val="54B1634A"/>
    <w:multiLevelType w:val="hybridMultilevel"/>
    <w:tmpl w:val="B3A09992"/>
    <w:lvl w:ilvl="0" w:tplc="549C6AD2">
      <w:start w:val="1"/>
      <w:numFmt w:val="decimal"/>
      <w:lvlText w:val="%1"/>
      <w:lvlJc w:val="righ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7F04A8"/>
    <w:multiLevelType w:val="hybridMultilevel"/>
    <w:tmpl w:val="A81261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665D5A"/>
    <w:multiLevelType w:val="hybridMultilevel"/>
    <w:tmpl w:val="A6B645B8"/>
    <w:lvl w:ilvl="0" w:tplc="549C6AD2">
      <w:start w:val="1"/>
      <w:numFmt w:val="decimal"/>
      <w:lvlText w:val="%1"/>
      <w:lvlJc w:val="right"/>
      <w:pPr>
        <w:tabs>
          <w:tab w:val="num" w:pos="432"/>
        </w:tabs>
        <w:ind w:left="432" w:hanging="144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83F74"/>
    <w:multiLevelType w:val="hybridMultilevel"/>
    <w:tmpl w:val="17045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500"/>
    <w:multiLevelType w:val="multilevel"/>
    <w:tmpl w:val="7472DB68"/>
    <w:styleLink w:val="EducationNumberedList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A31D1F"/>
    <w:multiLevelType w:val="multilevel"/>
    <w:tmpl w:val="19620E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2" w15:restartNumberingAfterBreak="0">
    <w:nsid w:val="7C855E6A"/>
    <w:multiLevelType w:val="multilevel"/>
    <w:tmpl w:val="7472DB68"/>
    <w:numStyleLink w:val="EducationNumberedList"/>
  </w:abstractNum>
  <w:num w:numId="1">
    <w:abstractNumId w:val="7"/>
  </w:num>
  <w:num w:numId="2">
    <w:abstractNumId w:val="0"/>
  </w:num>
  <w:num w:numId="3">
    <w:abstractNumId w:val="11"/>
  </w:num>
  <w:num w:numId="4">
    <w:abstractNumId w:val="8"/>
  </w:num>
  <w:num w:numId="5">
    <w:abstractNumId w:val="22"/>
  </w:num>
  <w:num w:numId="6">
    <w:abstractNumId w:val="20"/>
  </w:num>
  <w:num w:numId="7">
    <w:abstractNumId w:val="10"/>
  </w:num>
  <w:num w:numId="8">
    <w:abstractNumId w:val="21"/>
  </w:num>
  <w:num w:numId="9">
    <w:abstractNumId w:val="9"/>
  </w:num>
  <w:num w:numId="10">
    <w:abstractNumId w:val="2"/>
  </w:num>
  <w:num w:numId="11">
    <w:abstractNumId w:val="19"/>
  </w:num>
  <w:num w:numId="12">
    <w:abstractNumId w:val="14"/>
  </w:num>
  <w:num w:numId="13">
    <w:abstractNumId w:val="17"/>
  </w:num>
  <w:num w:numId="14">
    <w:abstractNumId w:val="5"/>
  </w:num>
  <w:num w:numId="15">
    <w:abstractNumId w:val="6"/>
  </w:num>
  <w:num w:numId="16">
    <w:abstractNumId w:val="15"/>
  </w:num>
  <w:num w:numId="17">
    <w:abstractNumId w:val="1"/>
  </w:num>
  <w:num w:numId="18">
    <w:abstractNumId w:val="4"/>
  </w:num>
  <w:num w:numId="19">
    <w:abstractNumId w:val="3"/>
  </w:num>
  <w:num w:numId="20">
    <w:abstractNumId w:val="18"/>
  </w:num>
  <w:num w:numId="21">
    <w:abstractNumId w:val="13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FAD"/>
    <w:rsid w:val="0002581E"/>
    <w:rsid w:val="000754D5"/>
    <w:rsid w:val="00090870"/>
    <w:rsid w:val="000A2FAD"/>
    <w:rsid w:val="000B12E2"/>
    <w:rsid w:val="001D02AF"/>
    <w:rsid w:val="001D5ADB"/>
    <w:rsid w:val="00237ABC"/>
    <w:rsid w:val="00304531"/>
    <w:rsid w:val="003775FB"/>
    <w:rsid w:val="003D3634"/>
    <w:rsid w:val="003D5E14"/>
    <w:rsid w:val="004212BA"/>
    <w:rsid w:val="00456FCF"/>
    <w:rsid w:val="004F696F"/>
    <w:rsid w:val="00505627"/>
    <w:rsid w:val="00597DAA"/>
    <w:rsid w:val="005B1411"/>
    <w:rsid w:val="00616474"/>
    <w:rsid w:val="00651860"/>
    <w:rsid w:val="00695B01"/>
    <w:rsid w:val="007875A0"/>
    <w:rsid w:val="0081034C"/>
    <w:rsid w:val="00895F55"/>
    <w:rsid w:val="00931042"/>
    <w:rsid w:val="00950138"/>
    <w:rsid w:val="00950934"/>
    <w:rsid w:val="00960928"/>
    <w:rsid w:val="009C47EC"/>
    <w:rsid w:val="009F65C3"/>
    <w:rsid w:val="00A01594"/>
    <w:rsid w:val="00A46E98"/>
    <w:rsid w:val="00AC4E0F"/>
    <w:rsid w:val="00B210F4"/>
    <w:rsid w:val="00BE0EA8"/>
    <w:rsid w:val="00BE201D"/>
    <w:rsid w:val="00C92DE8"/>
    <w:rsid w:val="00D55210"/>
    <w:rsid w:val="00DA6893"/>
    <w:rsid w:val="00F6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654FA0"/>
  <w15:chartTrackingRefBased/>
  <w15:docId w15:val="{CB65B180-887E-428F-B68B-847EBC17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186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EducationNormal"/>
    <w:next w:val="EducationNormal"/>
    <w:qFormat/>
    <w:pPr>
      <w:keepNext/>
      <w:keepLines/>
      <w:spacing w:after="60" w:line="276" w:lineRule="auto"/>
      <w:contextualSpacing/>
      <w:outlineLvl w:val="0"/>
    </w:pPr>
    <w:rPr>
      <w:b/>
      <w:sz w:val="18"/>
      <w:szCs w:val="18"/>
    </w:rPr>
  </w:style>
  <w:style w:type="paragraph" w:styleId="Heading2">
    <w:name w:val="heading 2"/>
    <w:basedOn w:val="EducationNormal"/>
    <w:next w:val="EducationNormal"/>
    <w:qFormat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EducationNormal"/>
    <w:next w:val="EducationNormal"/>
    <w:qFormat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EducationNormal"/>
    <w:next w:val="EducationNormal"/>
    <w:qFormat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EducationNormal"/>
    <w:next w:val="EducationNormal"/>
    <w:qFormat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EducationNormal"/>
    <w:next w:val="EducationNormal"/>
    <w:qFormat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ucationNormal">
    <w:name w:val="Education Normal"/>
    <w:qFormat/>
    <w:pPr>
      <w:spacing w:after="140" w:line="288" w:lineRule="auto"/>
    </w:pPr>
    <w:rPr>
      <w:color w:val="000000"/>
      <w:sz w:val="22"/>
      <w:szCs w:val="22"/>
    </w:rPr>
  </w:style>
  <w:style w:type="paragraph" w:styleId="Title">
    <w:name w:val="Title"/>
    <w:basedOn w:val="EducationNormal"/>
    <w:next w:val="EducationNormal"/>
    <w:qFormat/>
    <w:pPr>
      <w:keepNext/>
      <w:keepLines/>
      <w:spacing w:line="264" w:lineRule="auto"/>
      <w:contextualSpacing/>
    </w:pPr>
    <w:rPr>
      <w:sz w:val="44"/>
      <w:szCs w:val="44"/>
    </w:rPr>
  </w:style>
  <w:style w:type="paragraph" w:styleId="Subtitle">
    <w:name w:val="Subtitle"/>
    <w:basedOn w:val="EducationNormal"/>
    <w:next w:val="EducationNormal"/>
    <w:qFormat/>
    <w:pPr>
      <w:keepNext/>
      <w:keepLines/>
      <w:spacing w:after="60" w:line="276" w:lineRule="auto"/>
      <w:contextualSpacing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7AB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ABC"/>
  </w:style>
  <w:style w:type="paragraph" w:customStyle="1" w:styleId="EducationHeading1">
    <w:name w:val="Education Heading 1"/>
    <w:next w:val="Heading1"/>
    <w:qFormat/>
    <w:rsid w:val="00695B01"/>
    <w:pPr>
      <w:spacing w:line="288" w:lineRule="auto"/>
    </w:pPr>
    <w:rPr>
      <w:b/>
      <w:bCs/>
      <w:caps/>
      <w:color w:val="000000"/>
      <w:sz w:val="18"/>
      <w:szCs w:val="18"/>
    </w:rPr>
  </w:style>
  <w:style w:type="paragraph" w:styleId="Footer">
    <w:name w:val="footer"/>
    <w:aliases w:val="Education Footer"/>
    <w:link w:val="FooterChar"/>
    <w:uiPriority w:val="99"/>
    <w:unhideWhenUsed/>
    <w:qFormat/>
    <w:rsid w:val="009F65C3"/>
    <w:pPr>
      <w:tabs>
        <w:tab w:val="center" w:pos="4320"/>
        <w:tab w:val="right" w:pos="8640"/>
      </w:tabs>
    </w:pPr>
    <w:rPr>
      <w:color w:val="000000"/>
      <w:sz w:val="18"/>
      <w:szCs w:val="22"/>
    </w:rPr>
  </w:style>
  <w:style w:type="character" w:customStyle="1" w:styleId="FooterChar">
    <w:name w:val="Footer Char"/>
    <w:aliases w:val="Education Footer Char"/>
    <w:link w:val="Footer"/>
    <w:uiPriority w:val="99"/>
    <w:rsid w:val="009F65C3"/>
    <w:rPr>
      <w:color w:val="000000"/>
      <w:sz w:val="18"/>
      <w:szCs w:val="22"/>
    </w:rPr>
  </w:style>
  <w:style w:type="paragraph" w:customStyle="1" w:styleId="EducationSubtitle1">
    <w:name w:val="Education Subtitle 1"/>
    <w:next w:val="Subtitle"/>
    <w:qFormat/>
    <w:rsid w:val="00695B01"/>
    <w:pPr>
      <w:spacing w:after="140" w:line="288" w:lineRule="auto"/>
    </w:pPr>
    <w:rPr>
      <w:caps/>
      <w:color w:val="000000"/>
      <w:sz w:val="18"/>
      <w:szCs w:val="18"/>
    </w:rPr>
  </w:style>
  <w:style w:type="paragraph" w:customStyle="1" w:styleId="EducationTitle">
    <w:name w:val="Education Title"/>
    <w:next w:val="Title"/>
    <w:qFormat/>
    <w:rsid w:val="00237ABC"/>
    <w:pPr>
      <w:spacing w:after="140" w:line="288" w:lineRule="auto"/>
    </w:pPr>
    <w:rPr>
      <w:color w:val="000000"/>
      <w:sz w:val="44"/>
      <w:szCs w:val="44"/>
    </w:rPr>
  </w:style>
  <w:style w:type="paragraph" w:customStyle="1" w:styleId="ColorfulList-Accent11">
    <w:name w:val="Colorful List - Accent 11"/>
    <w:basedOn w:val="Normal"/>
    <w:uiPriority w:val="34"/>
    <w:qFormat/>
    <w:rsid w:val="009F65C3"/>
    <w:pPr>
      <w:ind w:left="720"/>
    </w:pPr>
  </w:style>
  <w:style w:type="paragraph" w:customStyle="1" w:styleId="EducationBulletList">
    <w:name w:val="Education Bullet List"/>
    <w:qFormat/>
    <w:rsid w:val="00950138"/>
    <w:pPr>
      <w:numPr>
        <w:numId w:val="2"/>
      </w:numPr>
      <w:spacing w:line="288" w:lineRule="auto"/>
      <w:ind w:left="187" w:hanging="187"/>
      <w:contextualSpacing/>
    </w:pPr>
    <w:rPr>
      <w:color w:val="000000"/>
      <w:sz w:val="22"/>
      <w:szCs w:val="22"/>
    </w:rPr>
  </w:style>
  <w:style w:type="numbering" w:customStyle="1" w:styleId="EducationNumberedList">
    <w:name w:val="Education Numbered List"/>
    <w:basedOn w:val="NoList"/>
    <w:uiPriority w:val="99"/>
    <w:rsid w:val="009F65C3"/>
    <w:pPr>
      <w:numPr>
        <w:numId w:val="6"/>
      </w:numPr>
    </w:pPr>
  </w:style>
  <w:style w:type="paragraph" w:styleId="NormalWeb">
    <w:name w:val="Normal (Web)"/>
    <w:basedOn w:val="Normal"/>
    <w:uiPriority w:val="99"/>
    <w:semiHidden/>
    <w:unhideWhenUsed/>
    <w:rsid w:val="009C47EC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numbering" w:customStyle="1" w:styleId="PrimarySourceNumbering">
    <w:name w:val="Primary Source Numbering"/>
    <w:basedOn w:val="NoList"/>
    <w:uiPriority w:val="99"/>
    <w:rsid w:val="00BE201D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K12\Website\Website%20Lesson%20Plans\Draft%20Lesson%20Plan%20Rebranding\Primary%20Sour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E9727F-FBE9-418F-B386-A392022B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Primary Source Template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Vernon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Seiter, Jennifer</dc:creator>
  <cp:keywords/>
  <cp:lastModifiedBy>Seiter, Jennifer</cp:lastModifiedBy>
  <cp:revision>3</cp:revision>
  <dcterms:created xsi:type="dcterms:W3CDTF">2022-08-30T15:33:00Z</dcterms:created>
  <dcterms:modified xsi:type="dcterms:W3CDTF">2022-08-30T16:37:00Z</dcterms:modified>
</cp:coreProperties>
</file>